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84" w:rsidRPr="00350037" w:rsidRDefault="00AB4984" w:rsidP="00AB4984">
      <w:pPr>
        <w:pStyle w:val="Appendix"/>
        <w:ind w:left="0" w:firstLine="0"/>
      </w:pPr>
      <w:r w:rsidRPr="00350037">
        <w:t>BIJLAGE</w:t>
      </w:r>
      <w:r>
        <w:t xml:space="preserve"> </w:t>
      </w:r>
      <w:r w:rsidR="0024201F">
        <w:t>4</w:t>
      </w:r>
      <w:bookmarkStart w:id="0" w:name="_GoBack"/>
      <w:bookmarkEnd w:id="0"/>
      <w:r w:rsidRPr="00350037">
        <w:tab/>
      </w:r>
      <w:r>
        <w:t>Model referentieopdrachten</w:t>
      </w:r>
    </w:p>
    <w:p w:rsidR="00AB4984" w:rsidRPr="000A2B41" w:rsidRDefault="00AB4984" w:rsidP="00AB4984">
      <w:pPr>
        <w:rPr>
          <w:rFonts w:cs="Arial"/>
          <w:sz w:val="20"/>
        </w:rPr>
      </w:pPr>
      <w:r>
        <w:rPr>
          <w:rFonts w:cs="Arial"/>
          <w:sz w:val="20"/>
        </w:rPr>
        <w:t>Op</w:t>
      </w:r>
      <w:r w:rsidRPr="000A2B41">
        <w:rPr>
          <w:rFonts w:cs="Arial"/>
          <w:sz w:val="20"/>
        </w:rPr>
        <w:t>drachtgever:</w:t>
      </w:r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0A2B41">
        <w:rPr>
          <w:rFonts w:cs="Arial"/>
          <w:sz w:val="20"/>
        </w:rPr>
        <w:t xml:space="preserve">Hoogheemraadschap </w:t>
      </w:r>
      <w:r>
        <w:rPr>
          <w:rFonts w:cs="Arial"/>
          <w:sz w:val="20"/>
        </w:rPr>
        <w:t>Schieland en de Krimpenerwaard</w:t>
      </w:r>
    </w:p>
    <w:p w:rsidR="00AB4984" w:rsidRPr="000A2B41" w:rsidRDefault="00AB4984" w:rsidP="00AB4984">
      <w:pPr>
        <w:rPr>
          <w:rFonts w:cs="Arial"/>
          <w:sz w:val="20"/>
        </w:rPr>
      </w:pPr>
      <w:r w:rsidRPr="000A2B41">
        <w:rPr>
          <w:rFonts w:cs="Arial"/>
          <w:sz w:val="20"/>
        </w:rPr>
        <w:t>Proje</w:t>
      </w:r>
      <w:r>
        <w:rPr>
          <w:rFonts w:cs="Arial"/>
          <w:sz w:val="20"/>
        </w:rPr>
        <w:t xml:space="preserve">ct: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Aanpassing beluchting</w:t>
      </w:r>
      <w:r w:rsidR="0024201F">
        <w:rPr>
          <w:rFonts w:cs="Arial"/>
          <w:sz w:val="20"/>
        </w:rPr>
        <w:t xml:space="preserve"> </w:t>
      </w:r>
      <w:proofErr w:type="spellStart"/>
      <w:r w:rsidR="0024201F">
        <w:rPr>
          <w:rFonts w:cs="Arial"/>
          <w:sz w:val="20"/>
        </w:rPr>
        <w:t>awzi</w:t>
      </w:r>
      <w:proofErr w:type="spellEnd"/>
      <w:r w:rsidR="0024201F"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Kortenoord</w:t>
      </w:r>
      <w:proofErr w:type="spellEnd"/>
      <w:r>
        <w:rPr>
          <w:rFonts w:cs="Arial"/>
          <w:sz w:val="20"/>
        </w:rPr>
        <w:t xml:space="preserve"> en </w:t>
      </w:r>
      <w:proofErr w:type="spellStart"/>
      <w:r>
        <w:rPr>
          <w:rFonts w:cs="Arial"/>
          <w:sz w:val="20"/>
        </w:rPr>
        <w:t>Groenedijk</w:t>
      </w:r>
      <w:proofErr w:type="spellEnd"/>
    </w:p>
    <w:p w:rsidR="00AB4984" w:rsidRPr="006A5903" w:rsidRDefault="00AB4984" w:rsidP="00AB4984">
      <w:pPr>
        <w:tabs>
          <w:tab w:val="left" w:pos="1418"/>
          <w:tab w:val="left" w:pos="1701"/>
          <w:tab w:val="right" w:pos="8221"/>
          <w:tab w:val="right" w:pos="8505"/>
        </w:tabs>
        <w:spacing w:line="360" w:lineRule="auto"/>
        <w:rPr>
          <w:spacing w:val="-2"/>
          <w:sz w:val="20"/>
        </w:rPr>
      </w:pPr>
    </w:p>
    <w:p w:rsidR="00AB4984" w:rsidRPr="006A5903" w:rsidRDefault="00AB4984" w:rsidP="00AB4984">
      <w:pPr>
        <w:rPr>
          <w:rFonts w:cs="Arial"/>
          <w:i/>
          <w:spacing w:val="-2"/>
          <w:sz w:val="20"/>
        </w:rPr>
      </w:pPr>
      <w:r w:rsidRPr="006A5903">
        <w:rPr>
          <w:rFonts w:cs="Arial"/>
          <w:i/>
          <w:spacing w:val="-2"/>
          <w:sz w:val="20"/>
        </w:rPr>
        <w:t>N.B.</w:t>
      </w:r>
      <w:r w:rsidRPr="006A5903">
        <w:rPr>
          <w:rFonts w:cs="Arial"/>
          <w:i/>
          <w:spacing w:val="-2"/>
          <w:sz w:val="20"/>
        </w:rPr>
        <w:tab/>
        <w:t>Voor elke referentie een apart blad gebruiken</w:t>
      </w:r>
      <w:r w:rsidR="00EB06F5">
        <w:rPr>
          <w:rFonts w:cs="Arial"/>
          <w:i/>
          <w:spacing w:val="-2"/>
          <w:sz w:val="20"/>
        </w:rPr>
        <w:t>. Voeg de tevredenheidsverklaring toe.</w:t>
      </w:r>
    </w:p>
    <w:p w:rsidR="00AB4984" w:rsidRPr="006A5903" w:rsidRDefault="00AB4984" w:rsidP="00AB4984">
      <w:pPr>
        <w:rPr>
          <w:rFonts w:cs="Arial"/>
          <w:spacing w:val="-2"/>
        </w:rPr>
      </w:pPr>
    </w:p>
    <w:p w:rsidR="00AB4984" w:rsidRPr="006A5903" w:rsidRDefault="00AB4984" w:rsidP="00AB4984">
      <w:pPr>
        <w:rPr>
          <w:rFonts w:cs="Arial"/>
          <w:spacing w:val="-2"/>
        </w:rPr>
      </w:pPr>
    </w:p>
    <w:tbl>
      <w:tblPr>
        <w:tblW w:w="8505" w:type="dxa"/>
        <w:tblInd w:w="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3520"/>
        <w:gridCol w:w="4985"/>
      </w:tblGrid>
      <w:tr w:rsidR="00AB4984" w:rsidRPr="006A5903" w:rsidTr="00DE3569">
        <w:trPr>
          <w:hidden/>
        </w:trPr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AB4984" w:rsidRDefault="00AB4984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AB4984">
              <w:rPr>
                <w:rFonts w:cs="Arial"/>
                <w:b/>
                <w:spacing w:val="-2"/>
              </w:rPr>
              <w:t>Kerncompetentie 1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AB4984" w:rsidRDefault="007379CE" w:rsidP="007379CE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>
              <w:rPr>
                <w:rFonts w:cs="Arial"/>
                <w:b/>
                <w:spacing w:val="-2"/>
              </w:rPr>
              <w:t xml:space="preserve">Ervaring met verduurzaming van </w:t>
            </w:r>
            <w:r w:rsidRPr="007379CE">
              <w:rPr>
                <w:rFonts w:cs="Arial"/>
                <w:b/>
                <w:spacing w:val="-2"/>
              </w:rPr>
              <w:t>de rioolwaterzuivering door bellenbeluchting.</w:t>
            </w: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Projectnaam / locatie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EB06F5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6F5" w:rsidRDefault="00EB06F5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Omschrijving project</w:t>
            </w:r>
          </w:p>
          <w:p w:rsidR="00EB06F5" w:rsidRPr="006A5903" w:rsidRDefault="00EB06F5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6F5" w:rsidRPr="006A5903" w:rsidRDefault="00EB06F5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 w:rsidRPr="006A5903">
              <w:rPr>
                <w:rFonts w:cs="Arial"/>
                <w:spacing w:val="-2"/>
              </w:rPr>
              <w:t>Opdrachtgever</w:t>
            </w:r>
          </w:p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Contactpersoon</w:t>
            </w:r>
          </w:p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Telefoon</w:t>
            </w:r>
          </w:p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Emailadres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Evt. Onderaannemer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 w:rsidRPr="006A5903">
              <w:rPr>
                <w:rFonts w:cs="Arial"/>
                <w:spacing w:val="-2"/>
              </w:rPr>
              <w:t>Datum oplevering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EB06F5" w:rsidP="00EB06F5">
            <w:pPr>
              <w:tabs>
                <w:tab w:val="left" w:pos="284"/>
              </w:tabs>
              <w:spacing w:after="60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Bedrag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tabs>
                <w:tab w:val="left" w:pos="284"/>
              </w:tabs>
              <w:spacing w:after="60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Compressoren / blowers</w:t>
            </w:r>
          </w:p>
          <w:p w:rsidR="00AB4984" w:rsidRPr="006A5903" w:rsidRDefault="00AB4984" w:rsidP="00DE3569">
            <w:pPr>
              <w:tabs>
                <w:tab w:val="left" w:pos="284"/>
              </w:tabs>
              <w:spacing w:after="60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(aantal, type, capaciteit)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tabs>
                <w:tab w:val="left" w:pos="284"/>
              </w:tabs>
              <w:spacing w:after="60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Beluchting elementen</w:t>
            </w:r>
          </w:p>
          <w:p w:rsidR="00AB4984" w:rsidRPr="006A5903" w:rsidRDefault="00AB4984" w:rsidP="00DE3569">
            <w:pPr>
              <w:tabs>
                <w:tab w:val="left" w:pos="284"/>
              </w:tabs>
              <w:spacing w:after="60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(aantal, type, capaciteit)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Energieverbruik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 xml:space="preserve">Bijzonderheden </w:t>
            </w:r>
          </w:p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</w:p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</w:p>
          <w:p w:rsidR="00AB4984" w:rsidRPr="006A5903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 xml:space="preserve"> 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Tevredenheidsverklaring (bijvoegen)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</w:tc>
      </w:tr>
    </w:tbl>
    <w:p w:rsidR="009630CB" w:rsidRDefault="009630CB"/>
    <w:p w:rsidR="00AB4984" w:rsidRDefault="00AB4984" w:rsidP="00AB4984">
      <w:r>
        <w:t>Inschrijver:</w:t>
      </w:r>
    </w:p>
    <w:p w:rsidR="00AB4984" w:rsidRDefault="00AB4984" w:rsidP="00AB4984"/>
    <w:p w:rsidR="00AB4984" w:rsidRDefault="00EB06F5" w:rsidP="00AB4984">
      <w:r>
        <w:t>Naam ondertekenaar:</w:t>
      </w:r>
    </w:p>
    <w:p w:rsidR="00EB06F5" w:rsidRDefault="00EB06F5" w:rsidP="00AB4984"/>
    <w:p w:rsidR="00AB4984" w:rsidRDefault="00EB06F5" w:rsidP="00AB4984">
      <w:r>
        <w:t>Functie:</w:t>
      </w:r>
    </w:p>
    <w:p w:rsidR="00EB06F5" w:rsidRDefault="00EB06F5" w:rsidP="00AB4984"/>
    <w:p w:rsidR="00AB4984" w:rsidRDefault="00AB4984" w:rsidP="00AB4984">
      <w:r>
        <w:t>Datum:</w:t>
      </w:r>
    </w:p>
    <w:p w:rsidR="00AB4984" w:rsidRDefault="00AB4984" w:rsidP="00AB4984"/>
    <w:p w:rsidR="00AB4984" w:rsidRDefault="00AB4984" w:rsidP="00AB4984">
      <w:r>
        <w:t>Handtekening:</w:t>
      </w:r>
    </w:p>
    <w:tbl>
      <w:tblPr>
        <w:tblW w:w="8505" w:type="dxa"/>
        <w:tblInd w:w="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3520"/>
        <w:gridCol w:w="4985"/>
      </w:tblGrid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AB4984" w:rsidRDefault="00AB4984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AB4984">
              <w:rPr>
                <w:b/>
              </w:rPr>
              <w:lastRenderedPageBreak/>
              <w:br w:type="page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AB4984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AB4984">
              <w:rPr>
                <w:rFonts w:cs="Arial"/>
                <w:b/>
                <w:spacing w:val="-2"/>
              </w:rPr>
              <w:t>Kerncompetentie 2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AB4984" w:rsidRDefault="007379CE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7379CE">
              <w:rPr>
                <w:rFonts w:cs="Arial"/>
                <w:b/>
                <w:spacing w:val="-2"/>
              </w:rPr>
              <w:t>Ervaring hebben met het uitvoeren van werkzaamheden onder UAV-GC 2005</w:t>
            </w: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Projectnaam / locatie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EB06F5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6F5" w:rsidRDefault="00EB06F5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Omschrijving project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6F5" w:rsidRPr="006A5903" w:rsidRDefault="00EB06F5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 w:rsidRPr="006A5903">
              <w:rPr>
                <w:rFonts w:cs="Arial"/>
                <w:spacing w:val="-2"/>
              </w:rPr>
              <w:t>Opdrachtgever</w:t>
            </w:r>
          </w:p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Contactpersoon</w:t>
            </w:r>
          </w:p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Telefoon</w:t>
            </w:r>
          </w:p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Emailadres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Evt. Onderaannemer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  <w:r w:rsidRPr="006A5903">
              <w:rPr>
                <w:rFonts w:cs="Arial"/>
                <w:spacing w:val="-2"/>
              </w:rPr>
              <w:t>Datum oplevering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Pr="006A5903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tabs>
                <w:tab w:val="left" w:pos="284"/>
              </w:tabs>
              <w:spacing w:after="60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Bedrag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 xml:space="preserve">Bijzonderheden </w:t>
            </w:r>
          </w:p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</w:p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</w:p>
          <w:p w:rsidR="00AB4984" w:rsidRPr="006A5903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 xml:space="preserve"> 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</w:tc>
      </w:tr>
      <w:tr w:rsidR="00AB4984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84" w:rsidRDefault="00AB4984" w:rsidP="00DE3569">
            <w:pPr>
              <w:spacing w:after="122"/>
              <w:jc w:val="left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Tevredenheidsverklaring (bijvoegen)</w:t>
            </w: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84" w:rsidRPr="006A5903" w:rsidRDefault="00AB4984" w:rsidP="00DE3569">
            <w:pPr>
              <w:spacing w:before="48" w:after="122"/>
              <w:rPr>
                <w:rFonts w:cs="Arial"/>
                <w:spacing w:val="-2"/>
              </w:rPr>
            </w:pPr>
          </w:p>
        </w:tc>
      </w:tr>
    </w:tbl>
    <w:p w:rsidR="00AB4984" w:rsidRDefault="00AB4984" w:rsidP="00AB4984"/>
    <w:p w:rsidR="00AB4984" w:rsidRDefault="00AB4984" w:rsidP="00AB4984"/>
    <w:p w:rsidR="00AB4984" w:rsidRDefault="00AB4984" w:rsidP="00AB4984">
      <w:r>
        <w:t>Inschrijver:</w:t>
      </w:r>
    </w:p>
    <w:p w:rsidR="00AB4984" w:rsidRDefault="00AB4984" w:rsidP="00AB4984"/>
    <w:p w:rsidR="00AB4984" w:rsidRDefault="00EB06F5" w:rsidP="00AB4984">
      <w:r>
        <w:t>Naam ondertekenaar:</w:t>
      </w:r>
    </w:p>
    <w:p w:rsidR="00EB06F5" w:rsidRDefault="00EB06F5" w:rsidP="00AB4984"/>
    <w:p w:rsidR="00EB06F5" w:rsidRDefault="00EB06F5" w:rsidP="00AB4984">
      <w:r>
        <w:t>Functie:</w:t>
      </w:r>
    </w:p>
    <w:p w:rsidR="00AB4984" w:rsidRDefault="00AB4984" w:rsidP="00AB4984"/>
    <w:p w:rsidR="00AB4984" w:rsidRDefault="00AB4984" w:rsidP="00AB4984">
      <w:r>
        <w:t>Datum:</w:t>
      </w:r>
    </w:p>
    <w:p w:rsidR="00AB4984" w:rsidRDefault="00AB4984" w:rsidP="00AB4984"/>
    <w:p w:rsidR="00AB4984" w:rsidRDefault="00AB4984" w:rsidP="00AB4984">
      <w:r>
        <w:t>Handtekening</w:t>
      </w:r>
      <w:r w:rsidR="00EB06F5">
        <w:t>:</w:t>
      </w:r>
    </w:p>
    <w:p w:rsidR="00AB4984" w:rsidRDefault="00AB4984"/>
    <w:sectPr w:rsidR="00AB49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257" w:rsidRDefault="00D41257" w:rsidP="00D41257">
      <w:pPr>
        <w:spacing w:line="240" w:lineRule="auto"/>
      </w:pPr>
      <w:r>
        <w:separator/>
      </w:r>
    </w:p>
  </w:endnote>
  <w:endnote w:type="continuationSeparator" w:id="0">
    <w:p w:rsidR="00D41257" w:rsidRDefault="00D41257" w:rsidP="00D412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257" w:rsidRDefault="00D4125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257" w:rsidRDefault="00D41257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257" w:rsidRDefault="00D4125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257" w:rsidRDefault="00D41257" w:rsidP="00D41257">
      <w:pPr>
        <w:spacing w:line="240" w:lineRule="auto"/>
      </w:pPr>
      <w:r>
        <w:separator/>
      </w:r>
    </w:p>
  </w:footnote>
  <w:footnote w:type="continuationSeparator" w:id="0">
    <w:p w:rsidR="00D41257" w:rsidRDefault="00D41257" w:rsidP="00D412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257" w:rsidRDefault="00D4125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257" w:rsidRDefault="00D41257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257" w:rsidRDefault="00D4125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984"/>
    <w:rsid w:val="00205A11"/>
    <w:rsid w:val="0024201F"/>
    <w:rsid w:val="00261F10"/>
    <w:rsid w:val="002C62CD"/>
    <w:rsid w:val="002E3FA9"/>
    <w:rsid w:val="0030280F"/>
    <w:rsid w:val="003F629C"/>
    <w:rsid w:val="00410501"/>
    <w:rsid w:val="004F7C9A"/>
    <w:rsid w:val="00515F4B"/>
    <w:rsid w:val="00554899"/>
    <w:rsid w:val="005F206A"/>
    <w:rsid w:val="00606BA0"/>
    <w:rsid w:val="006730C1"/>
    <w:rsid w:val="00692A32"/>
    <w:rsid w:val="006B44F7"/>
    <w:rsid w:val="007379CE"/>
    <w:rsid w:val="0075543E"/>
    <w:rsid w:val="007B51D0"/>
    <w:rsid w:val="00870C05"/>
    <w:rsid w:val="008F314B"/>
    <w:rsid w:val="009630CB"/>
    <w:rsid w:val="0099651C"/>
    <w:rsid w:val="00A22411"/>
    <w:rsid w:val="00A57347"/>
    <w:rsid w:val="00AB4984"/>
    <w:rsid w:val="00B6635C"/>
    <w:rsid w:val="00BA31B7"/>
    <w:rsid w:val="00C232A5"/>
    <w:rsid w:val="00C336AF"/>
    <w:rsid w:val="00C45B69"/>
    <w:rsid w:val="00C466DC"/>
    <w:rsid w:val="00C73A28"/>
    <w:rsid w:val="00C73C1B"/>
    <w:rsid w:val="00C76BA1"/>
    <w:rsid w:val="00C87437"/>
    <w:rsid w:val="00CD2C41"/>
    <w:rsid w:val="00D14E96"/>
    <w:rsid w:val="00D41257"/>
    <w:rsid w:val="00D61E04"/>
    <w:rsid w:val="00D927BD"/>
    <w:rsid w:val="00DF487D"/>
    <w:rsid w:val="00E94C1F"/>
    <w:rsid w:val="00EB06F5"/>
    <w:rsid w:val="00EE0084"/>
    <w:rsid w:val="00EE09CA"/>
    <w:rsid w:val="00FB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B4984"/>
    <w:pPr>
      <w:spacing w:after="0" w:line="255" w:lineRule="exact"/>
      <w:jc w:val="both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ppendix">
    <w:name w:val="Appendix"/>
    <w:basedOn w:val="Standaard"/>
    <w:next w:val="Standaard"/>
    <w:rsid w:val="00AB4984"/>
    <w:pPr>
      <w:tabs>
        <w:tab w:val="left" w:pos="1701"/>
      </w:tabs>
      <w:spacing w:after="480"/>
      <w:ind w:left="1701" w:hanging="1701"/>
      <w:jc w:val="left"/>
    </w:pPr>
    <w:rPr>
      <w:b/>
      <w:sz w:val="22"/>
    </w:rPr>
  </w:style>
  <w:style w:type="paragraph" w:styleId="Koptekst">
    <w:name w:val="header"/>
    <w:basedOn w:val="Standaard"/>
    <w:link w:val="KoptekstChar"/>
    <w:uiPriority w:val="99"/>
    <w:unhideWhenUsed/>
    <w:rsid w:val="00D4125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41257"/>
    <w:rPr>
      <w:rFonts w:ascii="Arial" w:eastAsia="Times New Roman" w:hAnsi="Arial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D4125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1257"/>
    <w:rPr>
      <w:rFonts w:ascii="Arial" w:eastAsia="Times New Roman" w:hAnsi="Arial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B4984"/>
    <w:pPr>
      <w:spacing w:after="0" w:line="255" w:lineRule="exact"/>
      <w:jc w:val="both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ppendix">
    <w:name w:val="Appendix"/>
    <w:basedOn w:val="Standaard"/>
    <w:next w:val="Standaard"/>
    <w:rsid w:val="00AB4984"/>
    <w:pPr>
      <w:tabs>
        <w:tab w:val="left" w:pos="1701"/>
      </w:tabs>
      <w:spacing w:after="480"/>
      <w:ind w:left="1701" w:hanging="1701"/>
      <w:jc w:val="left"/>
    </w:pPr>
    <w:rPr>
      <w:b/>
      <w:sz w:val="22"/>
    </w:rPr>
  </w:style>
  <w:style w:type="paragraph" w:styleId="Koptekst">
    <w:name w:val="header"/>
    <w:basedOn w:val="Standaard"/>
    <w:link w:val="KoptekstChar"/>
    <w:uiPriority w:val="99"/>
    <w:unhideWhenUsed/>
    <w:rsid w:val="00D4125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41257"/>
    <w:rPr>
      <w:rFonts w:ascii="Arial" w:eastAsia="Times New Roman" w:hAnsi="Arial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D4125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1257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49B14ECB.dotm</Template>
  <TotalTime>15</TotalTime>
  <Pages>2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HHSK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Liem, Sisca</dc:creator>
  <cp:lastModifiedBy>liem1</cp:lastModifiedBy>
  <cp:revision>4</cp:revision>
  <dcterms:created xsi:type="dcterms:W3CDTF">2020-07-24T09:34:00Z</dcterms:created>
  <dcterms:modified xsi:type="dcterms:W3CDTF">2020-08-24T12:29:00Z</dcterms:modified>
</cp:coreProperties>
</file>